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49" w:rsidRDefault="004A3649" w:rsidP="004A3649">
      <w:pPr>
        <w:rPr>
          <w:szCs w:val="34"/>
          <w:lang w:val="en-AU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95385B" wp14:editId="3EF61CED">
                <wp:simplePos x="0" y="0"/>
                <wp:positionH relativeFrom="column">
                  <wp:posOffset>-2120900</wp:posOffset>
                </wp:positionH>
                <wp:positionV relativeFrom="paragraph">
                  <wp:posOffset>-800100</wp:posOffset>
                </wp:positionV>
                <wp:extent cx="11978640" cy="10793730"/>
                <wp:effectExtent l="0" t="38100" r="3810" b="762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78640" cy="10793730"/>
                          <a:chOff x="0" y="0"/>
                          <a:chExt cx="11978640" cy="10793730"/>
                        </a:xfrm>
                      </wpg:grpSpPr>
                      <wps:wsp>
                        <wps:cNvPr id="17" name="مستطيل 8"/>
                        <wps:cNvSpPr/>
                        <wps:spPr>
                          <a:xfrm>
                            <a:off x="1638300" y="0"/>
                            <a:ext cx="7589520" cy="10789920"/>
                          </a:xfrm>
                          <a:prstGeom prst="rect">
                            <a:avLst/>
                          </a:prstGeom>
                          <a:solidFill>
                            <a:srgbClr val="01B3D7"/>
                          </a:solidFill>
                          <a:ln>
                            <a:solidFill>
                              <a:srgbClr val="01B3D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A3649" w:rsidRDefault="004A3649" w:rsidP="004A3649">
                              <w:pPr>
                                <w:rPr>
                                  <w:i/>
                                  <w:iCs/>
                                  <w:lang w:bidi="ar-SY"/>
                                </w:rPr>
                              </w:pPr>
                            </w:p>
                            <w:p w:rsidR="004A3649" w:rsidRDefault="004A3649" w:rsidP="004A3649">
                              <w:pPr>
                                <w:rPr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شكل حر: شكل 36"/>
                        <wps:cNvSpPr/>
                        <wps:spPr>
                          <a:xfrm>
                            <a:off x="1543050" y="7461250"/>
                            <a:ext cx="6953885" cy="3332480"/>
                          </a:xfrm>
                          <a:custGeom>
                            <a:avLst/>
                            <a:gdLst>
                              <a:gd name="connsiteX0" fmla="*/ 1634857 w 5894030"/>
                              <a:gd name="connsiteY0" fmla="*/ 0 h 2825197"/>
                              <a:gd name="connsiteX1" fmla="*/ 5892948 w 5894030"/>
                              <a:gd name="connsiteY1" fmla="*/ 2822453 h 2825197"/>
                              <a:gd name="connsiteX2" fmla="*/ 5894030 w 5894030"/>
                              <a:gd name="connsiteY2" fmla="*/ 2825197 h 2825197"/>
                              <a:gd name="connsiteX3" fmla="*/ 0 w 5894030"/>
                              <a:gd name="connsiteY3" fmla="*/ 2825197 h 2825197"/>
                              <a:gd name="connsiteX4" fmla="*/ 0 w 5894030"/>
                              <a:gd name="connsiteY4" fmla="*/ 298520 h 2825197"/>
                              <a:gd name="connsiteX5" fmla="*/ 45916 w 5894030"/>
                              <a:gd name="connsiteY5" fmla="*/ 280417 h 2825197"/>
                              <a:gd name="connsiteX6" fmla="*/ 1634857 w 5894030"/>
                              <a:gd name="connsiteY6" fmla="*/ 0 h 28251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894030" h="2825197">
                                <a:moveTo>
                                  <a:pt x="1634857" y="0"/>
                                </a:moveTo>
                                <a:cubicBezTo>
                                  <a:pt x="3549042" y="0"/>
                                  <a:pt x="5191404" y="1163816"/>
                                  <a:pt x="5892948" y="2822453"/>
                                </a:cubicBezTo>
                                <a:lnTo>
                                  <a:pt x="5894030" y="2825197"/>
                                </a:lnTo>
                                <a:lnTo>
                                  <a:pt x="0" y="2825197"/>
                                </a:lnTo>
                                <a:lnTo>
                                  <a:pt x="0" y="298520"/>
                                </a:lnTo>
                                <a:lnTo>
                                  <a:pt x="45916" y="280417"/>
                                </a:lnTo>
                                <a:cubicBezTo>
                                  <a:pt x="541373" y="99005"/>
                                  <a:pt x="1076553" y="0"/>
                                  <a:pt x="163485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97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1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صورة 1934795649" descr="Wie organisiere ich mein Unternehmen der Zukunft? - Führung im Wandel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1C6FD23-15FD-8C41-77F7-826D4C7731A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23" t="2950" b="13558"/>
                          <a:stretch/>
                        </pic:blipFill>
                        <pic:spPr bwMode="auto">
                          <a:xfrm>
                            <a:off x="5607050" y="6350"/>
                            <a:ext cx="6371590" cy="4272280"/>
                          </a:xfrm>
                          <a:custGeom>
                            <a:avLst/>
                            <a:gdLst>
                              <a:gd name="connsiteX0" fmla="*/ 329881 w 6210813"/>
                              <a:gd name="connsiteY0" fmla="*/ 0 h 4164869"/>
                              <a:gd name="connsiteX1" fmla="*/ 6210813 w 6210813"/>
                              <a:gd name="connsiteY1" fmla="*/ 0 h 4164869"/>
                              <a:gd name="connsiteX2" fmla="*/ 6210813 w 6210813"/>
                              <a:gd name="connsiteY2" fmla="*/ 3507048 h 4164869"/>
                              <a:gd name="connsiteX3" fmla="*/ 3658844 w 6210813"/>
                              <a:gd name="connsiteY3" fmla="*/ 4060124 h 4164869"/>
                              <a:gd name="connsiteX4" fmla="*/ 3792621 w 6210813"/>
                              <a:gd name="connsiteY4" fmla="*/ 4002358 h 4164869"/>
                              <a:gd name="connsiteX5" fmla="*/ 3806991 w 6210813"/>
                              <a:gd name="connsiteY5" fmla="*/ 3995000 h 4164869"/>
                              <a:gd name="connsiteX6" fmla="*/ 3681898 w 6210813"/>
                              <a:gd name="connsiteY6" fmla="*/ 4037315 h 4164869"/>
                              <a:gd name="connsiteX7" fmla="*/ 2837972 w 6210813"/>
                              <a:gd name="connsiteY7" fmla="*/ 4164869 h 4164869"/>
                              <a:gd name="connsiteX8" fmla="*/ 0 w 6210813"/>
                              <a:gd name="connsiteY8" fmla="*/ 1327683 h 4164869"/>
                              <a:gd name="connsiteX9" fmla="*/ 279855 w 6210813"/>
                              <a:gd name="connsiteY9" fmla="*/ 97646 h 4164869"/>
                              <a:gd name="connsiteX10" fmla="*/ 329881 w 6210813"/>
                              <a:gd name="connsiteY10" fmla="*/ 0 h 416486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10813" h="4164869">
                                <a:moveTo>
                                  <a:pt x="329881" y="0"/>
                                </a:moveTo>
                                <a:lnTo>
                                  <a:pt x="6210813" y="0"/>
                                </a:lnTo>
                                <a:lnTo>
                                  <a:pt x="6210813" y="3507048"/>
                                </a:lnTo>
                                <a:lnTo>
                                  <a:pt x="3658844" y="4060124"/>
                                </a:lnTo>
                                <a:lnTo>
                                  <a:pt x="3792621" y="4002358"/>
                                </a:lnTo>
                                <a:lnTo>
                                  <a:pt x="3806991" y="3995000"/>
                                </a:lnTo>
                                <a:lnTo>
                                  <a:pt x="3681898" y="4037315"/>
                                </a:lnTo>
                                <a:cubicBezTo>
                                  <a:pt x="3415302" y="4120212"/>
                                  <a:pt x="3131853" y="4164869"/>
                                  <a:pt x="2837972" y="4164869"/>
                                </a:cubicBezTo>
                                <a:cubicBezTo>
                                  <a:pt x="1270603" y="4164869"/>
                                  <a:pt x="0" y="2894618"/>
                                  <a:pt x="0" y="1327683"/>
                                </a:cubicBezTo>
                                <a:cubicBezTo>
                                  <a:pt x="0" y="886983"/>
                                  <a:pt x="100507" y="469751"/>
                                  <a:pt x="279855" y="97646"/>
                                </a:cubicBezTo>
                                <a:lnTo>
                                  <a:pt x="329881" y="0"/>
                                </a:lnTo>
                                <a:close/>
                              </a:path>
                            </a:pathLst>
                          </a:custGeom>
                          <a:noFill/>
                        </pic:spPr>
                      </pic:pic>
                      <wps:wsp>
                        <wps:cNvPr id="20" name="مربع نص 6"/>
                        <wps:cNvSpPr txBox="1"/>
                        <wps:spPr>
                          <a:xfrm>
                            <a:off x="2832100" y="8382000"/>
                            <a:ext cx="2229485" cy="9080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A3649" w:rsidRDefault="004A3649" w:rsidP="004A3649">
                              <w:pPr>
                                <w:pBdr>
                                  <w:top w:val="thinThickSmallGap" w:sz="24" w:space="1" w:color="0D0D0D" w:themeColor="text1" w:themeTint="F2"/>
                                </w:pBd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color w:val="FFFFFF" w:themeColor="background1"/>
                                  <w:sz w:val="22"/>
                                  <w:szCs w:val="22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color w:val="FFFFFF" w:themeColor="background1"/>
                                  <w:kern w:val="24"/>
                                  <w:sz w:val="72"/>
                                  <w:szCs w:val="72"/>
                                  <w:rtl/>
                                  <w:lang w:bidi="ar-EG"/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s:wsp>
                        <wps:cNvPr id="21" name="مربع نص 6"/>
                        <wps:cNvSpPr txBox="1"/>
                        <wps:spPr>
                          <a:xfrm>
                            <a:off x="2749550" y="4864100"/>
                            <a:ext cx="4752340" cy="7994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A3649" w:rsidRDefault="004A3649" w:rsidP="004A3649">
                              <w:pPr>
                                <w:pStyle w:val="NormalWeb"/>
                                <w:pBdr>
                                  <w:top w:val="thinThickSmallGap" w:sz="24" w:space="1" w:color="0D0D0D" w:themeColor="text1" w:themeTint="F2"/>
                                </w:pBdr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sz w:val="280"/>
                                  <w:szCs w:val="280"/>
                                </w:rPr>
                              </w:pPr>
                              <w:r>
                                <w:rPr>
                                  <w:rFonts w:ascii="Sakkal Majalla" w:hAnsi="Sakkal Majalla" w:cs="Sakkal Majalla"/>
                                  <w:color w:val="FFFFFF" w:themeColor="background1"/>
                                  <w:sz w:val="72"/>
                                  <w:szCs w:val="72"/>
                                  <w:rtl/>
                                </w:rPr>
                                <w:t>إدارة الحشود "الجماهير"</w:t>
                              </w:r>
                            </w:p>
                          </w:txbxContent>
                        </wps:txbx>
                        <wps:bodyPr wrap="square" rtlCol="1">
                          <a:spAutoFit/>
                        </wps:bodyPr>
                      </wps:wsp>
                      <wpg:grpSp>
                        <wpg:cNvPr id="22" name="مجموعة 787049529"/>
                        <wpg:cNvGrpSpPr/>
                        <wpg:grpSpPr>
                          <a:xfrm>
                            <a:off x="0" y="76200"/>
                            <a:ext cx="9434829" cy="4326891"/>
                            <a:chOff x="0" y="76200"/>
                            <a:chExt cx="9435422" cy="4327517"/>
                          </a:xfrm>
                        </wpg:grpSpPr>
                        <wps:wsp>
                          <wps:cNvPr id="26" name="شكل حر: شكل 35"/>
                          <wps:cNvSpPr/>
                          <wps:spPr>
                            <a:xfrm>
                              <a:off x="0" y="76200"/>
                              <a:ext cx="5381974" cy="2832062"/>
                            </a:xfrm>
                            <a:custGeom>
                              <a:avLst/>
                              <a:gdLst>
                                <a:gd name="connsiteX0" fmla="*/ 0 w 6616800"/>
                                <a:gd name="connsiteY0" fmla="*/ 0 h 3482623"/>
                                <a:gd name="connsiteX1" fmla="*/ 6616800 w 6616800"/>
                                <a:gd name="connsiteY1" fmla="*/ 0 h 3482623"/>
                                <a:gd name="connsiteX2" fmla="*/ 6616800 w 6616800"/>
                                <a:gd name="connsiteY2" fmla="*/ 1 h 3482623"/>
                                <a:gd name="connsiteX3" fmla="*/ 6412850 w 6616800"/>
                                <a:gd name="connsiteY3" fmla="*/ 1 h 3482623"/>
                                <a:gd name="connsiteX4" fmla="*/ 6343471 w 6616800"/>
                                <a:gd name="connsiteY4" fmla="*/ 153463 h 3482623"/>
                                <a:gd name="connsiteX5" fmla="*/ 6010956 w 6616800"/>
                                <a:gd name="connsiteY5" fmla="*/ 1800466 h 3482623"/>
                                <a:gd name="connsiteX6" fmla="*/ 6267709 w 6616800"/>
                                <a:gd name="connsiteY6" fmla="*/ 3255320 h 3482623"/>
                                <a:gd name="connsiteX7" fmla="*/ 6314283 w 6616800"/>
                                <a:gd name="connsiteY7" fmla="*/ 3373442 h 3482623"/>
                                <a:gd name="connsiteX8" fmla="*/ 6299132 w 6616800"/>
                                <a:gd name="connsiteY8" fmla="*/ 3354162 h 3482623"/>
                                <a:gd name="connsiteX9" fmla="*/ 3200041 w 6616800"/>
                                <a:gd name="connsiteY9" fmla="*/ 1892640 h 3482623"/>
                                <a:gd name="connsiteX10" fmla="*/ 100950 w 6616800"/>
                                <a:gd name="connsiteY10" fmla="*/ 3354162 h 3482623"/>
                                <a:gd name="connsiteX11" fmla="*/ 0 w 6616800"/>
                                <a:gd name="connsiteY11" fmla="*/ 3482623 h 34826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6616800" h="3482623">
                                  <a:moveTo>
                                    <a:pt x="0" y="0"/>
                                  </a:moveTo>
                                  <a:lnTo>
                                    <a:pt x="6616800" y="0"/>
                                  </a:lnTo>
                                  <a:lnTo>
                                    <a:pt x="6616800" y="1"/>
                                  </a:lnTo>
                                  <a:lnTo>
                                    <a:pt x="6412850" y="1"/>
                                  </a:lnTo>
                                  <a:lnTo>
                                    <a:pt x="6343471" y="153463"/>
                                  </a:lnTo>
                                  <a:cubicBezTo>
                                    <a:pt x="6129357" y="659686"/>
                                    <a:pt x="6010956" y="1216249"/>
                                    <a:pt x="6010956" y="1800466"/>
                                  </a:cubicBezTo>
                                  <a:cubicBezTo>
                                    <a:pt x="6010956" y="2311656"/>
                                    <a:pt x="6101607" y="2801673"/>
                                    <a:pt x="6267709" y="3255320"/>
                                  </a:cubicBezTo>
                                  <a:lnTo>
                                    <a:pt x="6314283" y="3373442"/>
                                  </a:lnTo>
                                  <a:lnTo>
                                    <a:pt x="6299132" y="3354162"/>
                                  </a:lnTo>
                                  <a:cubicBezTo>
                                    <a:pt x="5562503" y="2461574"/>
                                    <a:pt x="4447713" y="1892640"/>
                                    <a:pt x="3200041" y="1892640"/>
                                  </a:cubicBezTo>
                                  <a:cubicBezTo>
                                    <a:pt x="1952369" y="1892640"/>
                                    <a:pt x="837579" y="2461574"/>
                                    <a:pt x="100950" y="3354162"/>
                                  </a:cubicBezTo>
                                  <a:lnTo>
                                    <a:pt x="0" y="34826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  <wps:wsp>
                          <wps:cNvPr id="27" name="شكل حر: شكل 2"/>
                          <wps:cNvSpPr/>
                          <wps:spPr>
                            <a:xfrm>
                              <a:off x="5081452" y="89262"/>
                              <a:ext cx="4353970" cy="4314455"/>
                            </a:xfrm>
                            <a:custGeom>
                              <a:avLst/>
                              <a:gdLst>
                                <a:gd name="connsiteX0" fmla="*/ 401894 w 6085794"/>
                                <a:gd name="connsiteY0" fmla="*/ 0 h 6031739"/>
                                <a:gd name="connsiteX1" fmla="*/ 1234684 w 6085794"/>
                                <a:gd name="connsiteY1" fmla="*/ 0 h 6031739"/>
                                <a:gd name="connsiteX2" fmla="*/ 1155403 w 6085794"/>
                                <a:gd name="connsiteY2" fmla="*/ 154794 h 6031739"/>
                                <a:gd name="connsiteX3" fmla="*/ 764209 w 6085794"/>
                                <a:gd name="connsiteY3" fmla="*/ 1874672 h 6031739"/>
                                <a:gd name="connsiteX4" fmla="*/ 4731255 w 6085794"/>
                                <a:gd name="connsiteY4" fmla="*/ 5841718 h 6031739"/>
                                <a:gd name="connsiteX5" fmla="*/ 5910933 w 6085794"/>
                                <a:gd name="connsiteY5" fmla="*/ 5663368 h 6031739"/>
                                <a:gd name="connsiteX6" fmla="*/ 6085794 w 6085794"/>
                                <a:gd name="connsiteY6" fmla="*/ 5604201 h 6031739"/>
                                <a:gd name="connsiteX7" fmla="*/ 6065706 w 6085794"/>
                                <a:gd name="connsiteY7" fmla="*/ 5614490 h 6031739"/>
                                <a:gd name="connsiteX8" fmla="*/ 4231274 w 6085794"/>
                                <a:gd name="connsiteY8" fmla="*/ 6031739 h 6031739"/>
                                <a:gd name="connsiteX9" fmla="*/ 0 w 6085794"/>
                                <a:gd name="connsiteY9" fmla="*/ 1800465 h 6031739"/>
                                <a:gd name="connsiteX10" fmla="*/ 332515 w 6085794"/>
                                <a:gd name="connsiteY10" fmla="*/ 153462 h 60317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085794" h="6031739">
                                  <a:moveTo>
                                    <a:pt x="401894" y="0"/>
                                  </a:moveTo>
                                  <a:lnTo>
                                    <a:pt x="1234684" y="0"/>
                                  </a:lnTo>
                                  <a:lnTo>
                                    <a:pt x="1155403" y="154794"/>
                                  </a:lnTo>
                                  <a:cubicBezTo>
                                    <a:pt x="904702" y="675083"/>
                                    <a:pt x="764209" y="1258471"/>
                                    <a:pt x="764209" y="1874672"/>
                                  </a:cubicBezTo>
                                  <a:cubicBezTo>
                                    <a:pt x="764209" y="4065611"/>
                                    <a:pt x="2540316" y="5841718"/>
                                    <a:pt x="4731255" y="5841718"/>
                                  </a:cubicBezTo>
                                  <a:cubicBezTo>
                                    <a:pt x="5142056" y="5841718"/>
                                    <a:pt x="5538273" y="5779277"/>
                                    <a:pt x="5910933" y="5663368"/>
                                  </a:cubicBezTo>
                                  <a:lnTo>
                                    <a:pt x="6085794" y="5604201"/>
                                  </a:lnTo>
                                  <a:lnTo>
                                    <a:pt x="6065706" y="5614490"/>
                                  </a:lnTo>
                                  <a:cubicBezTo>
                                    <a:pt x="5510763" y="5881889"/>
                                    <a:pt x="4888518" y="6031739"/>
                                    <a:pt x="4231274" y="6031739"/>
                                  </a:cubicBezTo>
                                  <a:cubicBezTo>
                                    <a:pt x="1894406" y="6031739"/>
                                    <a:pt x="0" y="4137333"/>
                                    <a:pt x="0" y="1800465"/>
                                  </a:cubicBezTo>
                                  <a:cubicBezTo>
                                    <a:pt x="0" y="1216248"/>
                                    <a:pt x="118401" y="659685"/>
                                    <a:pt x="332515" y="15346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8CAE4"/>
                            </a:solidFill>
                            <a:ln>
                              <a:solidFill>
                                <a:srgbClr val="48CAE4"/>
                              </a:solidFill>
                            </a:ln>
                            <a:effectLst>
                              <a:outerShdw blurRad="342900" dist="304800" dir="8100000" algn="tl" rotWithShape="0">
                                <a:prstClr val="black">
                                  <a:alpha val="19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1" anchor="ctr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3" name="رسم 409459996" descr="مجموعة من النساء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2C13927-3589-17E7-C98F-E37BF48C0F3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60600" y="40005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رسم 19" descr="مجموعة من الأشخاص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D526402-E07F-BCF6-4F30-3902D1CEA0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87750" y="838200"/>
                            <a:ext cx="762000" cy="762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رسم 21" descr="عائلة بولد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D7FE8A2-80D0-57DA-C40A-6BCB5661F21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969000" y="915670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95385B" id="Group 1" o:spid="_x0000_s1026" style="position:absolute;left:0;text-align:left;margin-left:-167pt;margin-top:-63pt;width:943.2pt;height:849.9pt;z-index:251659264" coordsize="119786,10793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">
                <v:rect id="مستطيل 8" o:spid="_x0000_s1027" style="position:absolute;left:16383;width:75895;height:1078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" fillcolor="#01b3d7" strokecolor="#01b3d7" strokeweight="1pt">
                  <v:textbox>
                    <w:txbxContent>
                      <w:p w14:paraId="339FE502" w14:textId="77777777" w:rsidR="004A3649" w:rsidRDefault="004A3649" w:rsidP="004A3649">
                        <w:pPr>
                          <w:rPr>
                            <w:i/>
                            <w:iCs/>
                            <w:lang w:bidi="ar-SY"/>
                          </w:rPr>
                        </w:pPr>
                      </w:p>
                      <w:p w14:paraId="18215193" w14:textId="77777777" w:rsidR="004A3649" w:rsidRDefault="004A3649" w:rsidP="004A3649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</v:rect>
                <v:shape id="شكل حر: شكل 36" o:spid="_x0000_s1028" style="position:absolute;left:15430;top:74612;width:69539;height:33325;visibility:visible;mso-wrap-style:square;v-text-anchor:middle" coordsize="5894030,282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" path="m1634857,c3549042,,5191404,1163816,5892948,2822453r1082,2744l,2825197,,298520,45916,280417c541373,99005,1076553,,1634857,xe" fillcolor="#0397c1" stroked="f" strokeweight="1pt">
                  <v:stroke joinstyle="miter"/>
                  <v:path arrowok="t" o:connecttype="custom" o:connectlocs="1928834,0;6952608,3329243;6953885,3332480;0,3332480;0,352121;54173,330768;1928834,0" o:connectangles="0,0,0,0,0,0,0"/>
                </v:shape>
                <v:shape id="صورة 1934795649" o:spid="_x0000_s1029" type="#_x0000_t75" alt="Wie organisiere ich mein Unternehmen der Zukunft? - Führung im Wandel" style="position:absolute;left:56070;top:63;width:63716;height:42723;visibility:visible;mso-wrap-style:square" coordsize="6210813,4164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" path="m329881,l6210813,r,3507048l3658844,4060124r133777,-57766l3806991,3995000r-125093,42315c3415302,4120212,3131853,4164869,2837972,4164869,1270603,4164869,,2894618,,1327683,,886983,100507,469751,279855,97646l329881,xe">
                  <v:imagedata r:id="rId16" o:title="Wie organisiere ich mein Unternehmen der Zukunft? - Führung im Wandel" croptop="1933f" cropbottom="8885f" cropleft="11156f"/>
                  <v:formulas/>
                  <v:path o:extrusionok="t" o:connecttype="custom" o:connectlocs="338421,0;6371590,0;6371590,3597494;3753559,4164834;3890799,4105578;3905541,4098030;3777210,4141436;2911438,4272280;0,1361924;287100,100164;338421,0" o:connectangles="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6" o:spid="_x0000_s1030" type="#_x0000_t202" style="position:absolute;left:28321;top:83820;width:22294;height:9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14:paraId="19D64379" w14:textId="644C4686" w:rsidR="004A3649" w:rsidRDefault="004A3649" w:rsidP="004A3649">
                        <w:pPr>
                          <w:pBdr>
                            <w:top w:val="thinThickSmallGap" w:sz="24" w:space="1" w:color="0D0D0D" w:themeColor="text1" w:themeTint="F2"/>
                          </w:pBdr>
                          <w:bidi w:val="0"/>
                          <w:jc w:val="center"/>
                          <w:rPr>
                            <w:rFonts w:ascii="Adobe Arabic" w:hAnsi="Adobe Arabic" w:cs="Adobe Arabic"/>
                            <w:color w:val="FFFFFF" w:themeColor="background1"/>
                            <w:sz w:val="22"/>
                            <w:szCs w:val="22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color w:val="FFFFFF" w:themeColor="background1"/>
                            <w:kern w:val="24"/>
                            <w:sz w:val="72"/>
                            <w:szCs w:val="72"/>
                            <w:rtl/>
                            <w:lang w:bidi="ar-EG"/>
                          </w:rPr>
                          <w:t>استمارة التقييم</w:t>
                        </w:r>
                      </w:p>
                    </w:txbxContent>
                  </v:textbox>
                </v:shape>
                <v:shape id="مربع نص 6" o:spid="_x0000_s1031" type="#_x0000_t202" style="position:absolute;left:27495;top:48641;width:47523;height:7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7E24D58E" w14:textId="77777777" w:rsidR="004A3649" w:rsidRDefault="004A3649" w:rsidP="004A3649">
                        <w:pPr>
                          <w:pStyle w:val="NormalWeb"/>
                          <w:pBdr>
                            <w:top w:val="thinThickSmallGap" w:sz="24" w:space="1" w:color="0D0D0D" w:themeColor="text1" w:themeTint="F2"/>
                          </w:pBdr>
                          <w:bidi/>
                          <w:spacing w:before="0" w:beforeAutospacing="0" w:after="0" w:afterAutospacing="0"/>
                          <w:jc w:val="center"/>
                          <w:rPr>
                            <w:rFonts w:ascii="Sakkal Majalla" w:hAnsi="Sakkal Majalla" w:cs="Sakkal Majalla"/>
                            <w:color w:val="FFFFFF" w:themeColor="background1"/>
                            <w:sz w:val="280"/>
                            <w:szCs w:val="280"/>
                          </w:rPr>
                        </w:pPr>
                        <w:r>
                          <w:rPr>
                            <w:rFonts w:ascii="Sakkal Majalla" w:hAnsi="Sakkal Majalla" w:cs="Sakkal Majalla"/>
                            <w:color w:val="FFFFFF" w:themeColor="background1"/>
                            <w:sz w:val="72"/>
                            <w:szCs w:val="72"/>
                            <w:rtl/>
                          </w:rPr>
                          <w:t>إدارة الحشود "الجماهير"</w:t>
                        </w:r>
                      </w:p>
                    </w:txbxContent>
                  </v:textbox>
                </v:shape>
                <v:group id="مجموعة 787049529" o:spid="_x0000_s1032" style="position:absolute;top:762;width:94348;height:43268" coordorigin=",762" coordsize="94354,4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شكل حر: شكل 35" o:spid="_x0000_s1033" style="position:absolute;top:762;width:53819;height:28320;visibility:visible;mso-wrap-style:square;v-text-anchor:middle" coordsize="6616800,3482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" path="m,l6616800,r,1l6412850,1r-69379,153462c6129357,659686,6010956,1216249,6010956,1800466v,511190,90651,1001207,256753,1454854l6314283,3373442r-15151,-19280c5562503,2461574,4447713,1892640,3200041,1892640v-1247672,,-2362462,568934,-3099091,1461522l,3482623,,xe" fillcolor="#48cae4" stroked="f" strokeweight="1pt">
                    <v:stroke joinstyle="miter"/>
                    <v:path arrowok="t" o:connecttype="custom" o:connectlocs="0,0;5381974,0;5381974,1;5216085,1;5159654,124796;4889192,1464135;5098030,2647220;5135913,2743276;5123589,2727598;2602850,1539091;82111,2727598;0,2832062" o:connectangles="0,0,0,0,0,0,0,0,0,0,0,0"/>
                  </v:shape>
                  <v:shape id="شكل حر: شكل 2" o:spid="_x0000_s1034" style="position:absolute;left:50814;top:892;width:43540;height:43145;visibility:visible;mso-wrap-style:square;v-text-anchor:middle" coordsize="6085794,6031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" path="m401894,r832790,l1155403,154794c904702,675083,764209,1258471,764209,1874672v,2190939,1776107,3967046,3967046,3967046c5142056,5841718,5538273,5779277,5910933,5663368r174861,-59167l6065706,5614490v-554943,267399,-1177188,417249,-1834432,417249c1894406,6031739,,4137333,,1800465,,1216248,118401,659685,332515,153462l401894,xe" fillcolor="#48cae4" strokecolor="#48cae4" strokeweight="1pt">
                    <v:stroke joinstyle="miter"/>
                    <v:shadow on="t" color="black" opacity="12451f" origin="-.5,-.5" offset="-5.98683mm,5.98683mm"/>
                    <v:path arrowok="t" o:connecttype="custom" o:connectlocs="287528,0;883332,0;826612,110723;546739,1340938;3384890,4178534;4228869,4050962;4353970,4008640;4339598,4016000;3027188,4314455;0,1287858;237892,109770" o:connectangles="0,0,0,0,0,0,0,0,0,0,0"/>
                  </v:shape>
                </v:group>
                <v:shape id="رسم 409459996" o:spid="_x0000_s1035" type="#_x0000_t75" alt="مجموعة من النساء" style="position:absolute;left:22606;top:4000;width:7620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">
                  <v:imagedata r:id="rId17" o:title="مجموعة من النساء"/>
                </v:shape>
                <v:shape id="رسم 19" o:spid="_x0000_s1036" type="#_x0000_t75" alt="مجموعة من الأشخاص" style="position:absolute;left:35877;top:8382;width:7620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">
                  <v:imagedata r:id="rId18" o:title="مجموعة من الأشخاص"/>
                </v:shape>
                <v:shape id="رسم 21" o:spid="_x0000_s1037" type="#_x0000_t75" alt="عائلة بولد" style="position:absolute;left:59690;top:91567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">
                  <v:imagedata r:id="rId19" o:title="عائلة بولد"/>
                </v:shape>
              </v:group>
            </w:pict>
          </mc:Fallback>
        </mc:AlternateContent>
      </w:r>
    </w:p>
    <w:p w:rsidR="00404549" w:rsidRDefault="00404549"/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8E7A9C">
      <w:pPr>
        <w:tabs>
          <w:tab w:val="left" w:pos="3171"/>
        </w:tabs>
        <w:rPr>
          <w:rtl/>
        </w:rPr>
      </w:pPr>
    </w:p>
    <w:p w:rsidR="001E1BF1" w:rsidRPr="00605EF0" w:rsidRDefault="000A05FF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hyperlink r:id="rId20" w:history="1">
        <w:r w:rsidR="001E1BF1" w:rsidRPr="000A05FF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</w:rPr>
          <w:t>نموذج تقييم الدورة</w:t>
        </w:r>
      </w:hyperlink>
      <w:bookmarkStart w:id="0" w:name="_GoBack"/>
      <w:bookmarkEnd w:id="0"/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المحاضر: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معبئ التقييم (اختياري):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1-ضعيف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 xml:space="preserve">2-مقبول  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3-جيد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4 -جيد جدا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1E1BF1" w:rsidRPr="00605EF0" w:rsidRDefault="004006EF" w:rsidP="001E1BF1">
      <w:pPr>
        <w:jc w:val="center"/>
        <w:rPr>
          <w:rFonts w:ascii="Adobe Arabic" w:hAnsi="Adobe Arabic" w:cs="Adobe Arabic"/>
          <w:b/>
          <w:bCs/>
          <w:color w:val="C00000"/>
          <w:sz w:val="44"/>
          <w:szCs w:val="44"/>
          <w:rtl/>
          <w:lang w:bidi="ar-EG"/>
        </w:rPr>
      </w:pPr>
      <w:hyperlink r:id="rId21" w:history="1">
        <w:r w:rsidR="001E1BF1" w:rsidRPr="00605EF0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نموذج التقييم العام</w:t>
        </w:r>
      </w:hyperlink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البرنامج: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:rsidR="001E1BF1" w:rsidRPr="00396038" w:rsidRDefault="000A05FF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22" w:history="1">
        <w:r w:rsidR="001E1BF1" w:rsidRPr="000A05FF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05EF0" w:rsidRPr="000A05FF">
          <w:rPr>
            <w:rStyle w:val="Hyperlink"/>
            <w:rFonts w:ascii="Adobe Arabic" w:hAnsi="Adobe Arabic" w:cs="Adobe Arabic"/>
            <w:b/>
            <w:bCs/>
            <w:sz w:val="36"/>
            <w:szCs w:val="36"/>
            <w:lang w:bidi="ar-EG"/>
          </w:rPr>
          <w:sym w:font="Wingdings" w:char="F0FC"/>
        </w:r>
        <w:r w:rsidR="001E1BF1" w:rsidRPr="000A05FF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605EF0" w:rsidRPr="000A05FF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SY"/>
          </w:rPr>
          <w:t>في</w:t>
        </w:r>
        <w:r w:rsidR="001E1BF1" w:rsidRPr="000A05FF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301274" w:rsidRDefault="004006EF" w:rsidP="001E1BF1">
      <w:pPr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JO"/>
        </w:rPr>
      </w:pPr>
      <w:hyperlink r:id="rId23" w:history="1">
        <w:r w:rsidR="001E1BF1"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  <w:r w:rsidR="000A05FF"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JO"/>
        </w:rPr>
        <w:t>:</w:t>
      </w:r>
    </w:p>
    <w:p w:rsidR="00301274" w:rsidRPr="00301274" w:rsidRDefault="000A05FF" w:rsidP="000A05FF">
      <w:pPr>
        <w:spacing w:line="480" w:lineRule="auto"/>
        <w:jc w:val="center"/>
        <w:rPr>
          <w:sz w:val="40"/>
          <w:szCs w:val="44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301274" w:rsidRPr="00301274" w:rsidSect="00F0683A">
      <w:headerReference w:type="default" r:id="rId24"/>
      <w:footerReference w:type="default" r:id="rId25"/>
      <w:footerReference w:type="first" r:id="rId26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6EF" w:rsidRDefault="004006EF" w:rsidP="00F53D08">
      <w:pPr>
        <w:spacing w:line="240" w:lineRule="auto"/>
      </w:pPr>
      <w:r>
        <w:separator/>
      </w:r>
    </w:p>
  </w:endnote>
  <w:endnote w:type="continuationSeparator" w:id="0">
    <w:p w:rsidR="004006EF" w:rsidRDefault="004006EF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0A05FF">
    <w:pPr>
      <w:pStyle w:val="Footer"/>
      <w:jc w:val="center"/>
      <w:rPr>
        <w:color w:val="FFFFFF" w:themeColor="background1"/>
      </w:rPr>
    </w:pPr>
    <w:r w:rsidRPr="000A05FF">
      <w:rPr>
        <w:szCs w:val="28"/>
        <w:rtl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4E3D78C2" wp14:editId="274E9759">
              <wp:simplePos x="0" y="0"/>
              <wp:positionH relativeFrom="column">
                <wp:posOffset>5651500</wp:posOffset>
              </wp:positionH>
              <wp:positionV relativeFrom="paragraph">
                <wp:posOffset>151765</wp:posOffset>
              </wp:positionV>
              <wp:extent cx="1562100" cy="304800"/>
              <wp:effectExtent l="0" t="0" r="0" b="0"/>
              <wp:wrapNone/>
              <wp:docPr id="12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05FF" w:rsidRPr="009F0BE2" w:rsidRDefault="000A05FF" w:rsidP="000A05FF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46" type="#_x0000_t202" style="position:absolute;left:0;text-align:left;margin-left:445pt;margin-top:11.95pt;width:123pt;height:2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" filled="f" stroked="f" strokeweight=".5pt">
              <v:textbox>
                <w:txbxContent>
                  <w:p w:rsidR="000A05FF" w:rsidRPr="009F0BE2" w:rsidRDefault="000A05FF" w:rsidP="000A05FF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="00F0683A">
      <w:rPr>
        <w:noProof/>
      </w:rPr>
      <mc:AlternateContent>
        <mc:Choice Requires="wpg">
          <w:drawing>
            <wp:anchor distT="0" distB="0" distL="114300" distR="114300" simplePos="0" relativeHeight="251706368" behindDoc="0" locked="0" layoutInCell="1" allowOverlap="1" wp14:anchorId="2D7B23FD" wp14:editId="68205FEC">
              <wp:simplePos x="0" y="0"/>
              <wp:positionH relativeFrom="column">
                <wp:posOffset>3938270</wp:posOffset>
              </wp:positionH>
              <wp:positionV relativeFrom="paragraph">
                <wp:posOffset>-887730</wp:posOffset>
              </wp:positionV>
              <wp:extent cx="3152632" cy="1460310"/>
              <wp:effectExtent l="114300" t="95250" r="48260" b="64135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52632" cy="1460310"/>
                        <a:chOff x="0" y="0"/>
                        <a:chExt cx="3152632" cy="1460310"/>
                      </a:xfrm>
                    </wpg:grpSpPr>
                    <wpg:grpSp>
                      <wpg:cNvPr id="9" name="مجموعة 137"/>
                      <wpg:cNvGrpSpPr/>
                      <wpg:grpSpPr>
                        <a:xfrm>
                          <a:off x="0" y="0"/>
                          <a:ext cx="3152632" cy="1460310"/>
                          <a:chOff x="0" y="0"/>
                          <a:chExt cx="2841293" cy="811332"/>
                        </a:xfrm>
                      </wpg:grpSpPr>
                      <wps:wsp>
                        <wps:cNvPr id="10" name="شكل حر 89"/>
                        <wps:cNvSpPr/>
                        <wps:spPr>
                          <a:xfrm rot="16200000" flipH="1">
                            <a:off x="1140736" y="-705875"/>
                            <a:ext cx="376471" cy="2657943"/>
                          </a:xfrm>
                          <a:custGeom>
                            <a:avLst/>
                            <a:gdLst>
                              <a:gd name="connsiteX0" fmla="*/ 0 w 506198"/>
                              <a:gd name="connsiteY0" fmla="*/ 1073701 h 2657943"/>
                              <a:gd name="connsiteX1" fmla="*/ 0 w 506198"/>
                              <a:gd name="connsiteY1" fmla="*/ 2657943 h 2657943"/>
                              <a:gd name="connsiteX2" fmla="*/ 506198 w 506198"/>
                              <a:gd name="connsiteY2" fmla="*/ 1584241 h 2657943"/>
                              <a:gd name="connsiteX3" fmla="*/ 506198 w 506198"/>
                              <a:gd name="connsiteY3" fmla="*/ 0 h 2657943"/>
                              <a:gd name="connsiteX4" fmla="*/ 0 w 506198"/>
                              <a:gd name="connsiteY4" fmla="*/ 1073701 h 265794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06198" h="2657943">
                                <a:moveTo>
                                  <a:pt x="0" y="1073701"/>
                                </a:moveTo>
                                <a:lnTo>
                                  <a:pt x="0" y="2657943"/>
                                </a:lnTo>
                                <a:lnTo>
                                  <a:pt x="506198" y="1584241"/>
                                </a:lnTo>
                                <a:lnTo>
                                  <a:pt x="506198" y="0"/>
                                </a:lnTo>
                                <a:lnTo>
                                  <a:pt x="0" y="10737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شكل حر 90"/>
                        <wps:cNvSpPr/>
                        <wps:spPr>
                          <a:xfrm rot="16200000" flipH="1">
                            <a:off x="1287343" y="-747125"/>
                            <a:ext cx="806825" cy="2301075"/>
                          </a:xfrm>
                          <a:custGeom>
                            <a:avLst/>
                            <a:gdLst>
                              <a:gd name="connsiteX0" fmla="*/ 0 w 1084845"/>
                              <a:gd name="connsiteY0" fmla="*/ 2301075 h 2301075"/>
                              <a:gd name="connsiteX1" fmla="*/ 1084845 w 1084845"/>
                              <a:gd name="connsiteY1" fmla="*/ 2301075 h 2301075"/>
                              <a:gd name="connsiteX2" fmla="*/ 1084845 w 1084845"/>
                              <a:gd name="connsiteY2" fmla="*/ 0 h 2301075"/>
                              <a:gd name="connsiteX3" fmla="*/ 0 w 1084845"/>
                              <a:gd name="connsiteY3" fmla="*/ 2301075 h 23010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4845" h="2301075">
                                <a:moveTo>
                                  <a:pt x="0" y="2301075"/>
                                </a:moveTo>
                                <a:lnTo>
                                  <a:pt x="1084845" y="2301075"/>
                                </a:lnTo>
                                <a:lnTo>
                                  <a:pt x="1084845" y="0"/>
                                </a:lnTo>
                                <a:lnTo>
                                  <a:pt x="0" y="23010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BCD8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شكل حر 91"/>
                        <wps:cNvSpPr/>
                        <wps:spPr>
                          <a:xfrm rot="16200000" flipH="1">
                            <a:off x="1823755" y="-210713"/>
                            <a:ext cx="528315" cy="1506760"/>
                          </a:xfrm>
                          <a:custGeom>
                            <a:avLst/>
                            <a:gdLst>
                              <a:gd name="connsiteX0" fmla="*/ 0 w 710364"/>
                              <a:gd name="connsiteY0" fmla="*/ 1506760 h 1506760"/>
                              <a:gd name="connsiteX1" fmla="*/ 710364 w 710364"/>
                              <a:gd name="connsiteY1" fmla="*/ 1506760 h 1506760"/>
                              <a:gd name="connsiteX2" fmla="*/ 710364 w 710364"/>
                              <a:gd name="connsiteY2" fmla="*/ 0 h 1506760"/>
                              <a:gd name="connsiteX3" fmla="*/ 0 w 710364"/>
                              <a:gd name="connsiteY3" fmla="*/ 1506760 h 150676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10364" h="1506760">
                                <a:moveTo>
                                  <a:pt x="0" y="1506760"/>
                                </a:moveTo>
                                <a:lnTo>
                                  <a:pt x="710364" y="1506760"/>
                                </a:lnTo>
                                <a:lnTo>
                                  <a:pt x="710364" y="0"/>
                                </a:lnTo>
                                <a:lnTo>
                                  <a:pt x="0" y="15067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13500000" algn="b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4" name="Text Box 14"/>
                      <wps:cNvSpPr txBox="1"/>
                      <wps:spPr>
                        <a:xfrm>
                          <a:off x="1428750" y="927100"/>
                          <a:ext cx="387350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0683A" w:rsidRPr="00F0683A" w:rsidRDefault="00F0683A" w:rsidP="00F0683A">
                            <w:pPr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 w:rsidRPr="00F0683A"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fldChar w:fldCharType="begin"/>
                            </w:r>
                            <w:r w:rsidRPr="00F0683A"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instrText xml:space="preserve"> PAGE   \* MERGEFORMAT </w:instrText>
                            </w:r>
                            <w:r w:rsidRPr="00F0683A">
                              <w:rPr>
                                <w:color w:val="FFFFFF" w:themeColor="background1"/>
                                <w:sz w:val="32"/>
                                <w:szCs w:val="36"/>
                              </w:rPr>
                              <w:fldChar w:fldCharType="separate"/>
                            </w:r>
                            <w:r w:rsidR="000A05FF"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  <w:rtl/>
                              </w:rPr>
                              <w:t>1</w:t>
                            </w:r>
                            <w:r w:rsidRPr="00F0683A">
                              <w:rPr>
                                <w:noProof/>
                                <w:color w:val="FFFFFF" w:themeColor="background1"/>
                                <w:sz w:val="32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8" o:spid="_x0000_s1047" style="position:absolute;left:0;text-align:left;margin-left:310.1pt;margin-top:-69.9pt;width:248.25pt;height:115pt;z-index:251706368" coordsize="31526,1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">
              <v:group id="مجموعة 137" o:spid="_x0000_s1048" style="position:absolute;width:31526;height:14603" coordsize="28412,81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شكل حر 89" o:spid="_x0000_s1049" style="position:absolute;left:11407;top:-7059;width:3765;height:26579;rotation:90;flip:x;visibility:visible;mso-wrap-style:square;v-text-anchor:middle" coordsize="506198,26579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6wfMMA&#10;AADbAAAADwAAAGRycy9kb3ducmV2LnhtbESPQWvCQBCF7wX/wzIFb3VjkVKiq1RB8KQ0VcTbkJ1m&#10;Q7OzIbuN8d87B8HbDO/Ne98sVoNvVE9drAMbmE4yUMRlsDVXBo4/27dPUDEhW2wCk4EbRVgtRy8L&#10;zG248jf1RaqUhHDM0YBLqc21jqUjj3ESWmLRfkPnMcnaVdp2eJVw3+j3LPvQHmuWBoctbRyVf8W/&#10;N7DOIvrzbF8cp6fboS9ofb5snDHj1+FrDirRkJ7mx/XOCr7Qyy8ygF7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6wfMMAAADbAAAADwAAAAAAAAAAAAAAAACYAgAAZHJzL2Rv&#10;d25yZXYueG1sUEsFBgAAAAAEAAQA9QAAAIgDAAAAAA==&#10;" path="m,1073701l,2657943,506198,1584241,506198,,,1073701xe" fillcolor="#2389c0" strokecolor="#2389c0" strokeweight="1pt">
                  <v:stroke joinstyle="miter"/>
                  <v:shadow on="t" color="black" opacity="26214f" origin=".5,.5" offset="-.74836mm,-.74836mm"/>
                  <v:path arrowok="t" o:connecttype="custom" o:connectlocs="0,1073701;0,2657943;376471,1584241;376471,0;0,1073701" o:connectangles="0,0,0,0,0"/>
                </v:shape>
                <v:shape id="شكل حر 90" o:spid="_x0000_s1050" style="position:absolute;left:12873;top:-7471;width:8068;height:23010;rotation:90;flip:x;visibility:visible;mso-wrap-style:square;v-text-anchor:middle" coordsize="1084845,2301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zGb4A&#10;AADbAAAADwAAAGRycy9kb3ducmV2LnhtbERPTYvCMBC9C/6HMMLeNI2CaDWKKC57XfXibWzGtthM&#10;ShK1/vvNguBtHu9zluvONuJBPtSONahRBoK4cKbmUsPpuB/OQISIbLBxTBpeFGC96veWmBv35F96&#10;HGIpUgiHHDVUMba5lKGoyGIYuZY4cVfnLcYEfSmNx2cKt40cZ9lUWqw5NVTY0rai4na4Ww1ze743&#10;L7XrvsPeb2o1VZPLRGn9Neg2CxCRuvgRv90/Js1X8P9LOkCu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G1sxm+AAAA2wAAAA8AAAAAAAAAAAAAAAAAmAIAAGRycy9kb3ducmV2&#10;LnhtbFBLBQYAAAAABAAEAPUAAACDAwAAAAA=&#10;" path="m,2301075r1084845,l1084845,,,2301075xe" fillcolor="#1dbcd8" strokecolor="#1dbcd8" strokeweight="1pt">
                  <v:stroke joinstyle="miter"/>
                  <v:shadow on="t" color="black" opacity="26214f" origin=".5,.5" offset="-.74836mm,-.74836mm"/>
                  <v:path arrowok="t" o:connecttype="custom" o:connectlocs="0,2301075;806825,2301075;806825,0;0,2301075" o:connectangles="0,0,0,0"/>
                </v:shape>
                <v:shape id="شكل حر 91" o:spid="_x0000_s1051" style="position:absolute;left:18237;top:-2107;width:5283;height:15067;rotation:90;flip:x;visibility:visible;mso-wrap-style:square;v-text-anchor:middle" coordsize="710364,150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7YJsAA&#10;AADbAAAADwAAAGRycy9kb3ducmV2LnhtbERPTYvCMBC9C/sfwizsTdMqiHSNIgvCCiqoPfQ4NLNN&#10;tZmUJmr33xtB8DaP9znzZW8bcaPO144VpKMEBHHpdM2Vgvy0Hs5A+ICssXFMCv7Jw3LxMZhjpt2d&#10;D3Q7hkrEEPYZKjAhtJmUvjRk0Y9cSxy5P9dZDBF2ldQd3mO4beQ4SabSYs2xwWBLP4bKy/FqFTSb&#10;dL/Z6nOary88y8tdYXtTKPX12a++QQTqw1v8cv/q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7YJsAAAADbAAAADwAAAAAAAAAAAAAAAACYAgAAZHJzL2Rvd25y&#10;ZXYueG1sUEsFBgAAAAAEAAQA9QAAAIUDAAAAAA==&#10;" path="m,1506760r710364,l710364,,,1506760xe" fillcolor="#a6e0ed" strokecolor="#a6e0ed" strokeweight="1pt">
                  <v:stroke joinstyle="miter"/>
                  <v:shadow on="t" color="black" opacity="26214f" origin=".5,.5" offset="-.74836mm,-.74836mm"/>
                  <v:path arrowok="t" o:connecttype="custom" o:connectlocs="0,1506760;528315,1506760;528315,0;0,1506760" o:connectangles="0,0,0,0"/>
                </v:shape>
              </v:group>
              <v:shape id="Text Box 14" o:spid="_x0000_s1052" type="#_x0000_t202" style="position:absolute;left:14287;top:9271;width:3874;height:3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<v:textbox>
                  <w:txbxContent>
                    <w:p w:rsidR="00F0683A" w:rsidRPr="00F0683A" w:rsidRDefault="00F0683A" w:rsidP="00F0683A">
                      <w:pPr>
                        <w:rPr>
                          <w:color w:val="FFFFFF" w:themeColor="background1"/>
                          <w:sz w:val="32"/>
                          <w:szCs w:val="36"/>
                        </w:rPr>
                      </w:pPr>
                      <w:r w:rsidRPr="00F0683A">
                        <w:rPr>
                          <w:color w:val="FFFFFF" w:themeColor="background1"/>
                          <w:sz w:val="32"/>
                          <w:szCs w:val="36"/>
                        </w:rPr>
                        <w:fldChar w:fldCharType="begin"/>
                      </w:r>
                      <w:r w:rsidRPr="00F0683A">
                        <w:rPr>
                          <w:color w:val="FFFFFF" w:themeColor="background1"/>
                          <w:sz w:val="32"/>
                          <w:szCs w:val="36"/>
                        </w:rPr>
                        <w:instrText xml:space="preserve"> PAGE   \* MERGEFORMAT </w:instrText>
                      </w:r>
                      <w:r w:rsidRPr="00F0683A">
                        <w:rPr>
                          <w:color w:val="FFFFFF" w:themeColor="background1"/>
                          <w:sz w:val="32"/>
                          <w:szCs w:val="36"/>
                        </w:rPr>
                        <w:fldChar w:fldCharType="separate"/>
                      </w:r>
                      <w:r w:rsidR="000A05FF">
                        <w:rPr>
                          <w:noProof/>
                          <w:color w:val="FFFFFF" w:themeColor="background1"/>
                          <w:sz w:val="32"/>
                          <w:szCs w:val="36"/>
                          <w:rtl/>
                        </w:rPr>
                        <w:t>1</w:t>
                      </w:r>
                      <w:r w:rsidRPr="00F0683A">
                        <w:rPr>
                          <w:noProof/>
                          <w:color w:val="FFFFFF" w:themeColor="background1"/>
                          <w:sz w:val="32"/>
                          <w:szCs w:val="36"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  <w:rtl/>
          </w:rPr>
          <w:t>1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:rsidR="0003298D" w:rsidRPr="000F243F" w:rsidRDefault="000A05FF" w:rsidP="000F243F">
    <w:pPr>
      <w:pStyle w:val="Footer"/>
      <w:rPr>
        <w:szCs w:val="28"/>
        <w:rtl/>
      </w:rPr>
    </w:pPr>
    <w:r w:rsidRPr="000A05FF">
      <w:rPr>
        <w:szCs w:val="28"/>
        <w:rtl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3D0CD7B9" wp14:editId="30BC98C5">
              <wp:simplePos x="0" y="0"/>
              <wp:positionH relativeFrom="column">
                <wp:posOffset>5695950</wp:posOffset>
              </wp:positionH>
              <wp:positionV relativeFrom="paragraph">
                <wp:posOffset>127635</wp:posOffset>
              </wp:positionV>
              <wp:extent cx="1419225" cy="304800"/>
              <wp:effectExtent l="0" t="0" r="0" b="0"/>
              <wp:wrapNone/>
              <wp:docPr id="28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9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05FF" w:rsidRPr="00F9337C" w:rsidRDefault="000A05FF" w:rsidP="000A05FF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</w:pPr>
                          <w:r w:rsidRPr="00F9337C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53" style="position:absolute;left:0;text-align:left;margin-left:448.5pt;margin-top:10.05pt;width:111.75pt;height:2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" filled="f" stroked="f" strokeweight="1pt">
              <v:textbox>
                <w:txbxContent>
                  <w:p w:rsidR="000A05FF" w:rsidRPr="00F9337C" w:rsidRDefault="000A05FF" w:rsidP="000A05FF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</w:pPr>
                    <w:r w:rsidRPr="00F9337C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284E0E4F" wp14:editId="5587C124">
              <wp:simplePos x="0" y="0"/>
              <wp:positionH relativeFrom="column">
                <wp:posOffset>1044575</wp:posOffset>
              </wp:positionH>
              <wp:positionV relativeFrom="paragraph">
                <wp:posOffset>234950</wp:posOffset>
              </wp:positionV>
              <wp:extent cx="2374265" cy="1402715"/>
              <wp:effectExtent l="0" t="0" r="0" b="0"/>
              <wp:wrapNone/>
              <wp:docPr id="7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5FF" w:rsidRPr="00DC31A5" w:rsidRDefault="000A05FF" w:rsidP="000A05F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0A05FF" w:rsidRPr="00DC31A5" w:rsidRDefault="000A05FF" w:rsidP="000A05F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0A05FF" w:rsidRPr="00DC31A5" w:rsidRDefault="000A05FF" w:rsidP="000A05F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0A05FF" w:rsidRPr="00DC31A5" w:rsidRDefault="000A05FF" w:rsidP="000A05F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0A05FF" w:rsidRDefault="000A05FF" w:rsidP="000A05F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0A05FF" w:rsidRPr="00DC31A5" w:rsidRDefault="000A05FF" w:rsidP="000A05FF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54" style="position:absolute;left:0;text-align:left;margin-left:82.25pt;margin-top:18.5pt;width:186.95pt;height:110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" filled="f" stroked="f" strokeweight="1pt">
              <v:textbox>
                <w:txbxContent>
                  <w:p w:rsidR="000A05FF" w:rsidRPr="00DC31A5" w:rsidRDefault="000A05FF" w:rsidP="000A05FF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0A05FF" w:rsidRPr="00DC31A5" w:rsidRDefault="000A05FF" w:rsidP="000A05FF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0A05FF" w:rsidRPr="00DC31A5" w:rsidRDefault="000A05FF" w:rsidP="000A05FF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0A05FF" w:rsidRPr="00DC31A5" w:rsidRDefault="000A05FF" w:rsidP="000A05FF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0A05FF" w:rsidRDefault="000A05FF" w:rsidP="000A05FF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0A05FF" w:rsidRPr="00DC31A5" w:rsidRDefault="000A05FF" w:rsidP="000A05FF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F0683A" w:rsidP="00F0683A">
    <w:pPr>
      <w:pStyle w:val="Footer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6EF" w:rsidRDefault="004006EF" w:rsidP="00F53D08">
      <w:pPr>
        <w:spacing w:line="240" w:lineRule="auto"/>
      </w:pPr>
      <w:r>
        <w:separator/>
      </w:r>
    </w:p>
  </w:footnote>
  <w:footnote w:type="continuationSeparator" w:id="0">
    <w:p w:rsidR="004006EF" w:rsidRDefault="004006EF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F0683A" w:rsidP="00301274">
    <w:pPr>
      <w:pStyle w:val="Header"/>
      <w:jc w:val="left"/>
      <w:rPr>
        <w:rFonts w:ascii="Dubai" w:hAnsi="Dubai" w:cs="Dubai"/>
        <w:sz w:val="32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710464" behindDoc="0" locked="0" layoutInCell="1" allowOverlap="1" wp14:anchorId="01BDC411" wp14:editId="68176749">
              <wp:simplePos x="0" y="0"/>
              <wp:positionH relativeFrom="column">
                <wp:posOffset>-508000</wp:posOffset>
              </wp:positionH>
              <wp:positionV relativeFrom="paragraph">
                <wp:posOffset>-443230</wp:posOffset>
              </wp:positionV>
              <wp:extent cx="7847330" cy="683895"/>
              <wp:effectExtent l="38100" t="0" r="20320" b="116205"/>
              <wp:wrapNone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47330" cy="683895"/>
                        <a:chOff x="0" y="0"/>
                        <a:chExt cx="7847330" cy="683895"/>
                      </a:xfrm>
                    </wpg:grpSpPr>
                    <wpg:grpSp>
                      <wpg:cNvPr id="56" name="مجموعة 55"/>
                      <wpg:cNvGrpSpPr/>
                      <wpg:grpSpPr>
                        <a:xfrm>
                          <a:off x="0" y="0"/>
                          <a:ext cx="7847330" cy="683895"/>
                          <a:chOff x="0" y="0"/>
                          <a:chExt cx="7551421" cy="1152284"/>
                        </a:xfrm>
                      </wpg:grpSpPr>
                      <wps:wsp>
                        <wps:cNvPr id="2" name="شكل حر 2"/>
                        <wps:cNvSpPr/>
                        <wps:spPr>
                          <a:xfrm>
                            <a:off x="1" y="0"/>
                            <a:ext cx="7551420" cy="945516"/>
                          </a:xfrm>
                          <a:custGeom>
                            <a:avLst/>
                            <a:gdLst>
                              <a:gd name="connsiteX0" fmla="*/ 0 w 7551420"/>
                              <a:gd name="connsiteY0" fmla="*/ 0 h 945515"/>
                              <a:gd name="connsiteX1" fmla="*/ 7551420 w 7551420"/>
                              <a:gd name="connsiteY1" fmla="*/ 0 h 945515"/>
                              <a:gd name="connsiteX2" fmla="*/ 7551420 w 7551420"/>
                              <a:gd name="connsiteY2" fmla="*/ 945515 h 945515"/>
                              <a:gd name="connsiteX3" fmla="*/ 0 w 7551420"/>
                              <a:gd name="connsiteY3" fmla="*/ 945515 h 945515"/>
                              <a:gd name="connsiteX4" fmla="*/ 0 w 7551420"/>
                              <a:gd name="connsiteY4" fmla="*/ 0 h 94551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7551420" h="945515">
                                <a:moveTo>
                                  <a:pt x="0" y="0"/>
                                </a:moveTo>
                                <a:lnTo>
                                  <a:pt x="7551420" y="0"/>
                                </a:lnTo>
                                <a:lnTo>
                                  <a:pt x="7551420" y="945515"/>
                                </a:lnTo>
                                <a:lnTo>
                                  <a:pt x="0" y="9455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شكل حر 3"/>
                        <wps:cNvSpPr/>
                        <wps:spPr>
                          <a:xfrm>
                            <a:off x="2" y="674429"/>
                            <a:ext cx="6642735" cy="283210"/>
                          </a:xfrm>
                          <a:custGeom>
                            <a:avLst/>
                            <a:gdLst>
                              <a:gd name="connsiteX0" fmla="*/ 0 w 6642735"/>
                              <a:gd name="connsiteY0" fmla="*/ 0 h 283210"/>
                              <a:gd name="connsiteX1" fmla="*/ 6642735 w 6642735"/>
                              <a:gd name="connsiteY1" fmla="*/ 0 h 283210"/>
                              <a:gd name="connsiteX2" fmla="*/ 6571933 w 6642735"/>
                              <a:gd name="connsiteY2" fmla="*/ 283210 h 283210"/>
                              <a:gd name="connsiteX3" fmla="*/ 0 w 6642735"/>
                              <a:gd name="connsiteY3" fmla="*/ 283210 h 283210"/>
                              <a:gd name="connsiteX4" fmla="*/ 0 w 6642735"/>
                              <a:gd name="connsiteY4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6642735" h="283210">
                                <a:moveTo>
                                  <a:pt x="0" y="0"/>
                                </a:moveTo>
                                <a:lnTo>
                                  <a:pt x="6642735" y="0"/>
                                </a:lnTo>
                                <a:lnTo>
                                  <a:pt x="6571933" y="283210"/>
                                </a:lnTo>
                                <a:lnTo>
                                  <a:pt x="0" y="283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BDDC"/>
                          </a:solidFill>
                          <a:ln>
                            <a:solidFill>
                              <a:srgbClr val="1DBCD8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شكل حر 5"/>
                        <wps:cNvSpPr/>
                        <wps:spPr>
                          <a:xfrm>
                            <a:off x="0" y="955368"/>
                            <a:ext cx="6935714" cy="196916"/>
                          </a:xfrm>
                          <a:custGeom>
                            <a:avLst/>
                            <a:gdLst>
                              <a:gd name="connsiteX0" fmla="*/ 0 w 6935714"/>
                              <a:gd name="connsiteY0" fmla="*/ 0 h 283210"/>
                              <a:gd name="connsiteX1" fmla="*/ 6935714 w 6935714"/>
                              <a:gd name="connsiteY1" fmla="*/ 0 h 283210"/>
                              <a:gd name="connsiteX2" fmla="*/ 6864912 w 6935714"/>
                              <a:gd name="connsiteY2" fmla="*/ 283210 h 283210"/>
                              <a:gd name="connsiteX3" fmla="*/ 557742 w 6935714"/>
                              <a:gd name="connsiteY3" fmla="*/ 283210 h 283210"/>
                              <a:gd name="connsiteX4" fmla="*/ 487285 w 6935714"/>
                              <a:gd name="connsiteY4" fmla="*/ 1380 h 283210"/>
                              <a:gd name="connsiteX5" fmla="*/ 0 w 6935714"/>
                              <a:gd name="connsiteY5" fmla="*/ 1380 h 283210"/>
                              <a:gd name="connsiteX6" fmla="*/ 0 w 6935714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6935714" h="283210">
                                <a:moveTo>
                                  <a:pt x="0" y="0"/>
                                </a:moveTo>
                                <a:lnTo>
                                  <a:pt x="6935714" y="0"/>
                                </a:lnTo>
                                <a:lnTo>
                                  <a:pt x="6864912" y="283210"/>
                                </a:lnTo>
                                <a:lnTo>
                                  <a:pt x="557742" y="283210"/>
                                </a:lnTo>
                                <a:lnTo>
                                  <a:pt x="487285" y="1380"/>
                                </a:lnTo>
                                <a:lnTo>
                                  <a:pt x="0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E0ED"/>
                          </a:solidFill>
                          <a:ln>
                            <a:solidFill>
                              <a:srgbClr val="A6E0ED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شكل حر 4"/>
                        <wps:cNvSpPr/>
                        <wps:spPr>
                          <a:xfrm>
                            <a:off x="1844041" y="0"/>
                            <a:ext cx="1850390" cy="948690"/>
                          </a:xfrm>
                          <a:custGeom>
                            <a:avLst/>
                            <a:gdLst>
                              <a:gd name="connsiteX0" fmla="*/ 123241 w 1850390"/>
                              <a:gd name="connsiteY0" fmla="*/ 0 h 957364"/>
                              <a:gd name="connsiteX1" fmla="*/ 1727149 w 1850390"/>
                              <a:gd name="connsiteY1" fmla="*/ 0 h 957364"/>
                              <a:gd name="connsiteX2" fmla="*/ 1850390 w 1850390"/>
                              <a:gd name="connsiteY2" fmla="*/ 246482 h 957364"/>
                              <a:gd name="connsiteX3" fmla="*/ 1494949 w 1850390"/>
                              <a:gd name="connsiteY3" fmla="*/ 957364 h 957364"/>
                              <a:gd name="connsiteX4" fmla="*/ 355441 w 1850390"/>
                              <a:gd name="connsiteY4" fmla="*/ 957364 h 957364"/>
                              <a:gd name="connsiteX5" fmla="*/ 0 w 1850390"/>
                              <a:gd name="connsiteY5" fmla="*/ 246482 h 957364"/>
                              <a:gd name="connsiteX6" fmla="*/ 123241 w 1850390"/>
                              <a:gd name="connsiteY6" fmla="*/ 0 h 9573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850390" h="957364">
                                <a:moveTo>
                                  <a:pt x="123241" y="0"/>
                                </a:moveTo>
                                <a:lnTo>
                                  <a:pt x="1727149" y="0"/>
                                </a:lnTo>
                                <a:lnTo>
                                  <a:pt x="1850390" y="246482"/>
                                </a:lnTo>
                                <a:lnTo>
                                  <a:pt x="1494949" y="957364"/>
                                </a:lnTo>
                                <a:lnTo>
                                  <a:pt x="355441" y="957364"/>
                                </a:lnTo>
                                <a:lnTo>
                                  <a:pt x="0" y="246482"/>
                                </a:lnTo>
                                <a:lnTo>
                                  <a:pt x="123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64163"/>
                          </a:solidFill>
                          <a:ln>
                            <a:solidFill>
                              <a:srgbClr val="06406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شكل حر 6"/>
                        <wps:cNvSpPr/>
                        <wps:spPr>
                          <a:xfrm>
                            <a:off x="406496" y="937531"/>
                            <a:ext cx="3369215" cy="196916"/>
                          </a:xfrm>
                          <a:custGeom>
                            <a:avLst/>
                            <a:gdLst>
                              <a:gd name="connsiteX0" fmla="*/ 0 w 3369215"/>
                              <a:gd name="connsiteY0" fmla="*/ 0 h 283210"/>
                              <a:gd name="connsiteX1" fmla="*/ 3369215 w 3369215"/>
                              <a:gd name="connsiteY1" fmla="*/ 0 h 283210"/>
                              <a:gd name="connsiteX2" fmla="*/ 3298413 w 3369215"/>
                              <a:gd name="connsiteY2" fmla="*/ 283210 h 283210"/>
                              <a:gd name="connsiteX3" fmla="*/ 81207 w 3369215"/>
                              <a:gd name="connsiteY3" fmla="*/ 283210 h 283210"/>
                              <a:gd name="connsiteX4" fmla="*/ 10750 w 3369215"/>
                              <a:gd name="connsiteY4" fmla="*/ 1380 h 283210"/>
                              <a:gd name="connsiteX5" fmla="*/ 345 w 3369215"/>
                              <a:gd name="connsiteY5" fmla="*/ 1380 h 283210"/>
                              <a:gd name="connsiteX6" fmla="*/ 0 w 3369215"/>
                              <a:gd name="connsiteY6" fmla="*/ 0 h 2832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369215" h="283210">
                                <a:moveTo>
                                  <a:pt x="0" y="0"/>
                                </a:moveTo>
                                <a:lnTo>
                                  <a:pt x="3369215" y="0"/>
                                </a:lnTo>
                                <a:lnTo>
                                  <a:pt x="3298413" y="283210"/>
                                </a:lnTo>
                                <a:lnTo>
                                  <a:pt x="81207" y="283210"/>
                                </a:lnTo>
                                <a:lnTo>
                                  <a:pt x="10750" y="1380"/>
                                </a:lnTo>
                                <a:lnTo>
                                  <a:pt x="345" y="13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89C0"/>
                          </a:solidFill>
                          <a:ln>
                            <a:solidFill>
                              <a:srgbClr val="2389C0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5" name="Text Box 15"/>
                      <wps:cNvSpPr txBox="1"/>
                      <wps:spPr>
                        <a:xfrm>
                          <a:off x="1638300" y="6350"/>
                          <a:ext cx="4381500" cy="467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0683A" w:rsidRPr="00F0683A" w:rsidRDefault="00564296" w:rsidP="00F0683A">
                            <w:pPr>
                              <w:jc w:val="center"/>
                              <w:rPr>
                                <w:rFonts w:ascii="Adobe Arabic" w:hAnsi="Adobe Arabic" w:cs="Adobe Arabic"/>
                                <w:sz w:val="36"/>
                                <w:szCs w:val="40"/>
                              </w:rPr>
                            </w:pPr>
                            <w:r w:rsidRPr="00564296"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إدارة الحشود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</w:t>
                            </w:r>
                            <w:r>
                              <w:rPr>
                                <w:rFonts w:ascii="Adobe Arabic" w:hAnsi="Adobe Arabic" w:cs="Adobe Arabic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>–</w:t>
                            </w:r>
                            <w:r>
                              <w:rPr>
                                <w:rFonts w:ascii="Adobe Arabic" w:hAnsi="Adobe Arabic" w:cs="Adobe Arabic" w:hint="cs"/>
                                <w:color w:val="FFFFFF" w:themeColor="background1"/>
                                <w:sz w:val="40"/>
                                <w:szCs w:val="40"/>
                                <w:rtl/>
                                <w:lang w:bidi="ar-EG"/>
                              </w:rPr>
                              <w:t xml:space="preserve"> استمارة التقييم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1BDC411" id="Group 16" o:spid="_x0000_s1038" style="position:absolute;left:0;text-align:left;margin-left:-40pt;margin-top:-34.9pt;width:617.9pt;height:53.85pt;z-index:251710464" coordsize="78473,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">
              <v:group id="مجموعة 55" o:spid="_x0000_s1039" style="position:absolute;width:78473;height:6838" coordsize="75514,11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<v:shape id="شكل حر 2" o:spid="_x0000_s1040" style="position:absolute;width:75514;height:9455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" path="m,l7551420,r,945515l,945515,,xe" fillcolor="#064163" strokecolor="#064065" strokeweight="1pt">
                  <v:stroke joinstyle="miter"/>
                  <v:path arrowok="t" o:connecttype="custom" o:connectlocs="0,0;7551420,0;7551420,945516;0,945516;0,0" o:connectangles="0,0,0,0,0"/>
                </v:shape>
                <v:shape id="شكل حر 3" o:spid="_x0000_s1041" style="position:absolute;top:6744;width:66427;height:2832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" path="m,l6642735,r-70802,283210l,283210,,xe" fillcolor="#16bddc" strokecolor="#1dbcd8" strokeweight="1pt">
                  <v:stroke joinstyle="miter"/>
                  <v:shadow on="t" color="black" opacity="26214f" origin="-.5,-.5" offset=".74836mm,.74836mm"/>
                  <v:path arrowok="t" o:connecttype="custom" o:connectlocs="0,0;6642735,0;6571933,283210;0,283210;0,0" o:connectangles="0,0,0,0,0"/>
                </v:shape>
                <v:shape id="شكل حر 5" o:spid="_x0000_s1042" style="position:absolute;top:9553;width:69357;height:1969;visibility:visible;mso-wrap-style:square;v-text-anchor:middle" coordsize="6935714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" path="m,l6935714,r-70802,283210l557742,283210,487285,1380,,1380,,xe" fillcolor="#a6e0ed" strokecolor="#a6e0ed" strokeweight="1pt">
                  <v:stroke joinstyle="miter"/>
                  <v:shadow on="t" color="black" opacity="26214f" origin="-.5,-.5" offset=".74836mm,.74836mm"/>
                  <v:path arrowok="t" o:connecttype="custom" o:connectlocs="0,0;6935714,0;6864912,196916;557742,196916;487285,960;0,960;0,0" o:connectangles="0,0,0,0,0,0,0"/>
                </v:shape>
                <v:shape id="شكل حر 4" o:spid="_x0000_s1043" style="position:absolute;left:18440;width:18504;height:9486;visibility:visible;mso-wrap-style:square;v-text-anchor:middle" coordsize="1850390,95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" path="m123241,l1727149,r123241,246482l1494949,957364r-1139508,l,246482,123241,xe" fillcolor="#064163" strokecolor="#064065" strokeweight="1pt">
                  <v:stroke joinstyle="miter"/>
                  <v:path arrowok="t" o:connecttype="custom" o:connectlocs="123241,0;1727149,0;1850390,244249;1494949,948690;355441,948690;0,244249;123241,0" o:connectangles="0,0,0,0,0,0,0"/>
                </v:shape>
                <v:shape id="شكل حر 6" o:spid="_x0000_s1044" style="position:absolute;left:4064;top:9375;width:33693;height:1969;visibility:visible;mso-wrap-style:square;v-text-anchor:middle" coordsize="33692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" path="m,l3369215,r-70802,283210l81207,283210,10750,1380r-10405,l,xe" fillcolor="#2389c0" strokecolor="#2389c0" strokeweight="1pt">
                  <v:stroke joinstyle="miter"/>
                  <v:shadow on="t" color="black" opacity="26214f" origin="-.5,-.5" offset=".74836mm,.74836mm"/>
                  <v:path arrowok="t" o:connecttype="custom" o:connectlocs="0,0;3369215,0;3298413,196916;81207,196916;10750,960;345,960;0,0" o:connectangles="0,0,0,0,0,0,0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45" type="#_x0000_t202" style="position:absolute;left:16383;top:63;width:43815;height:4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<v:textbox>
                  <w:txbxContent>
                    <w:p w14:paraId="0270BB3B" w14:textId="0432D494" w:rsidR="00F0683A" w:rsidRPr="00F0683A" w:rsidRDefault="00564296" w:rsidP="00F0683A">
                      <w:pPr>
                        <w:jc w:val="center"/>
                        <w:rPr>
                          <w:rFonts w:ascii="Adobe Arabic" w:hAnsi="Adobe Arabic" w:cs="Adobe Arabic"/>
                          <w:sz w:val="36"/>
                          <w:szCs w:val="40"/>
                        </w:rPr>
                      </w:pPr>
                      <w:r w:rsidRPr="00564296"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إدارة الحشود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</w:t>
                      </w:r>
                      <w:r>
                        <w:rPr>
                          <w:rFonts w:ascii="Adobe Arabic" w:hAnsi="Adobe Arabic" w:cs="Adobe Arabic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>–</w:t>
                      </w:r>
                      <w:r>
                        <w:rPr>
                          <w:rFonts w:ascii="Adobe Arabic" w:hAnsi="Adobe Arabic" w:cs="Adobe Arabic" w:hint="cs"/>
                          <w:color w:val="FFFFFF" w:themeColor="background1"/>
                          <w:sz w:val="40"/>
                          <w:szCs w:val="40"/>
                          <w:rtl/>
                          <w:lang w:bidi="ar-EG"/>
                        </w:rPr>
                        <w:t xml:space="preserve"> استمارة التقييم</w:t>
                      </w:r>
                    </w:p>
                  </w:txbxContent>
                </v:textbox>
              </v:shape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03298D" w:rsidRDefault="004006EF" w:rsidP="00B97BC4">
    <w:pPr>
      <w:pStyle w:val="Header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3"/>
  </w:num>
  <w:num w:numId="5">
    <w:abstractNumId w:val="2"/>
  </w:num>
  <w:num w:numId="6">
    <w:abstractNumId w:val="1"/>
  </w:num>
  <w:num w:numId="7">
    <w:abstractNumId w:val="10"/>
  </w:num>
  <w:num w:numId="8">
    <w:abstractNumId w:val="22"/>
  </w:num>
  <w:num w:numId="9">
    <w:abstractNumId w:val="18"/>
  </w:num>
  <w:num w:numId="10">
    <w:abstractNumId w:val="26"/>
  </w:num>
  <w:num w:numId="11">
    <w:abstractNumId w:val="16"/>
  </w:num>
  <w:num w:numId="12">
    <w:abstractNumId w:val="30"/>
  </w:num>
  <w:num w:numId="13">
    <w:abstractNumId w:val="7"/>
  </w:num>
  <w:num w:numId="14">
    <w:abstractNumId w:val="9"/>
  </w:num>
  <w:num w:numId="15">
    <w:abstractNumId w:val="5"/>
  </w:num>
  <w:num w:numId="16">
    <w:abstractNumId w:val="21"/>
  </w:num>
  <w:num w:numId="17">
    <w:abstractNumId w:val="24"/>
  </w:num>
  <w:num w:numId="18">
    <w:abstractNumId w:val="0"/>
  </w:num>
  <w:num w:numId="19">
    <w:abstractNumId w:val="17"/>
  </w:num>
  <w:num w:numId="20">
    <w:abstractNumId w:val="28"/>
  </w:num>
  <w:num w:numId="21">
    <w:abstractNumId w:val="12"/>
  </w:num>
  <w:num w:numId="22">
    <w:abstractNumId w:val="6"/>
  </w:num>
  <w:num w:numId="23">
    <w:abstractNumId w:val="19"/>
  </w:num>
  <w:num w:numId="24">
    <w:abstractNumId w:val="15"/>
  </w:num>
  <w:num w:numId="25">
    <w:abstractNumId w:val="8"/>
  </w:num>
  <w:num w:numId="26">
    <w:abstractNumId w:val="25"/>
  </w:num>
  <w:num w:numId="27">
    <w:abstractNumId w:val="3"/>
  </w:num>
  <w:num w:numId="28">
    <w:abstractNumId w:val="20"/>
  </w:num>
  <w:num w:numId="29">
    <w:abstractNumId w:val="29"/>
  </w:num>
  <w:num w:numId="30">
    <w:abstractNumId w:val="11"/>
  </w:num>
  <w:num w:numId="31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296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A05FF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35E5C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06EF"/>
    <w:rsid w:val="00402CAC"/>
    <w:rsid w:val="00404549"/>
    <w:rsid w:val="00406F1C"/>
    <w:rsid w:val="00434D3A"/>
    <w:rsid w:val="00440E77"/>
    <w:rsid w:val="004551E6"/>
    <w:rsid w:val="004A0F3E"/>
    <w:rsid w:val="004A3649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429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62000"/>
    <w:rsid w:val="00B72FA3"/>
    <w:rsid w:val="00B85C78"/>
    <w:rsid w:val="00B9126E"/>
    <w:rsid w:val="00B9763C"/>
    <w:rsid w:val="00BC4B17"/>
    <w:rsid w:val="00BE3CCA"/>
    <w:rsid w:val="00C02D67"/>
    <w:rsid w:val="00C13BE5"/>
    <w:rsid w:val="00C270E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D3D2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4A3649"/>
    <w:pPr>
      <w:bidi w:val="0"/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4A3649"/>
    <w:pPr>
      <w:bidi w:val="0"/>
      <w:spacing w:before="100" w:beforeAutospacing="1" w:after="100" w:afterAutospacing="1" w:line="240" w:lineRule="auto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sv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8.svg"/><Relationship Id="rId23" Type="http://schemas.openxmlformats.org/officeDocument/2006/relationships/hyperlink" Target="http://www.dawliatraining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hyperlink" Target="http://www.dawliatraining.com/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8;&#1602;&#1610;&#1610;&#1605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7DB43C6A-BDC8-4CA2-88E6-715C7F82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 2</Template>
  <TotalTime>2</TotalTime>
  <Pages>5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SyrianTech</dc:creator>
  <cp:keywords/>
  <dc:description/>
  <cp:lastModifiedBy>user</cp:lastModifiedBy>
  <cp:revision>3</cp:revision>
  <cp:lastPrinted>2022-03-26T18:07:00Z</cp:lastPrinted>
  <dcterms:created xsi:type="dcterms:W3CDTF">2023-08-03T02:50:00Z</dcterms:created>
  <dcterms:modified xsi:type="dcterms:W3CDTF">2025-03-02T06:35:00Z</dcterms:modified>
</cp:coreProperties>
</file>